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F8" w:rsidRDefault="006E29F8" w:rsidP="00A2718E">
      <w:pPr>
        <w:rPr>
          <w:sz w:val="26"/>
          <w:szCs w:val="26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0;margin-top:133.95pt;width:187.5pt;height:156pt;z-index:251660800;visibility:visible;mso-position-horizontal:left;mso-position-horizontal-relative:margin" stroked="f" strokeweight=".5pt">
            <v:textbox>
              <w:txbxContent>
                <w:p w:rsidR="006E29F8" w:rsidRDefault="006E29F8" w:rsidP="00A2718E">
                  <w:r>
                    <w:rPr>
                      <w:sz w:val="26"/>
                      <w:szCs w:val="26"/>
                    </w:rPr>
                    <w:t xml:space="preserve">         На Руси репа была любима издавна. Она у нас самая древняя огородная культура. Ее семена кидали в землю, а осенью получали удивительно плоские плоды. Поэтому родилась поговорка. В землю блошкой, а из земли – лепешкой.</w:t>
                  </w:r>
                </w:p>
              </w:txbxContent>
            </v:textbox>
            <w10:wrap anchorx="margin"/>
          </v:shape>
        </w:pict>
      </w:r>
      <w:r>
        <w:rPr>
          <w:b/>
          <w:sz w:val="26"/>
          <w:szCs w:val="26"/>
        </w:rPr>
        <w:t>Фамилия,имя</w:t>
      </w:r>
      <w:r>
        <w:t>________________________________________________</w:t>
      </w:r>
      <w:r>
        <w:br/>
      </w:r>
      <w:r>
        <w:rPr>
          <w:b/>
          <w:sz w:val="26"/>
          <w:szCs w:val="26"/>
        </w:rPr>
        <w:t>школа</w:t>
      </w:r>
      <w:r>
        <w:rPr>
          <w:b/>
        </w:rPr>
        <w:t>_</w:t>
      </w:r>
      <w:r>
        <w:t xml:space="preserve">______________________, </w:t>
      </w:r>
      <w:r>
        <w:rPr>
          <w:b/>
          <w:sz w:val="26"/>
          <w:szCs w:val="26"/>
        </w:rPr>
        <w:t>класс_</w:t>
      </w:r>
      <w:r>
        <w:t>_________________________</w:t>
      </w:r>
      <w:r>
        <w:br/>
        <w:t xml:space="preserve">                                                  </w:t>
      </w:r>
      <w:r>
        <w:rPr>
          <w:b/>
          <w:sz w:val="26"/>
          <w:szCs w:val="26"/>
        </w:rPr>
        <w:t>ВАРИАНТ № 4</w:t>
      </w:r>
      <w:r>
        <w:rPr>
          <w:b/>
          <w:sz w:val="26"/>
          <w:szCs w:val="26"/>
        </w:rPr>
        <w:br/>
        <w:t>Прочитай текст.</w:t>
      </w:r>
      <w:r>
        <w:rPr>
          <w:b/>
          <w:sz w:val="26"/>
          <w:szCs w:val="26"/>
        </w:rPr>
        <w:br/>
      </w:r>
      <w:r>
        <w:rPr>
          <w:sz w:val="26"/>
          <w:szCs w:val="26"/>
        </w:rPr>
        <w:t xml:space="preserve">          Репа известна людям с давних времен. Четыре тысячи лет назад ее выращивали в Греции, Египте, Риме. Сначала репа была пищей для бедняков. Потом ее стали употреблять в пищу и богатые.                               </w:t>
      </w:r>
      <w:r>
        <w:rPr>
          <w:sz w:val="26"/>
          <w:szCs w:val="26"/>
        </w:rPr>
        <w:br/>
        <w:t xml:space="preserve">                                                                 </w:t>
      </w:r>
      <w:r>
        <w:rPr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49.25pt;height:151.5pt;visibility:visible">
            <v:imagedata r:id="rId4" o:title=""/>
          </v:shape>
        </w:pict>
      </w:r>
      <w:r>
        <w:rPr>
          <w:sz w:val="26"/>
          <w:szCs w:val="26"/>
        </w:rPr>
        <w:br/>
        <w:t xml:space="preserve">            Семена репы очень мелкие. В одном килограмме их больше миллиона. Сеяли репу очень интересным способом. Изо рта. Лучшие плевальщики ценились и почитались. Ведь не у всех получалось сеять таким способом.</w:t>
      </w:r>
      <w:r>
        <w:rPr>
          <w:sz w:val="26"/>
          <w:szCs w:val="26"/>
        </w:rPr>
        <w:br/>
      </w:r>
      <w:r>
        <w:rPr>
          <w:b/>
          <w:sz w:val="28"/>
          <w:szCs w:val="28"/>
        </w:rPr>
        <w:t>1. Укажи порядок событий в тексте</w:t>
      </w:r>
      <w:r>
        <w:rPr>
          <w:sz w:val="26"/>
          <w:szCs w:val="26"/>
        </w:rPr>
        <w:t>.</w:t>
      </w:r>
      <w:r>
        <w:rPr>
          <w:sz w:val="26"/>
          <w:szCs w:val="26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"/>
        <w:gridCol w:w="6516"/>
      </w:tblGrid>
      <w:tr w:rsidR="006E29F8" w:rsidTr="00A2718E">
        <w:tc>
          <w:tcPr>
            <w:tcW w:w="405" w:type="dxa"/>
          </w:tcPr>
          <w:p w:rsidR="006E29F8" w:rsidRDefault="006E29F8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516" w:type="dxa"/>
          </w:tcPr>
          <w:p w:rsidR="006E29F8" w:rsidRDefault="006E29F8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землю блошкой, а из земли – лепешкой.</w:t>
            </w:r>
          </w:p>
        </w:tc>
      </w:tr>
      <w:tr w:rsidR="006E29F8" w:rsidTr="00A2718E">
        <w:tc>
          <w:tcPr>
            <w:tcW w:w="405" w:type="dxa"/>
          </w:tcPr>
          <w:p w:rsidR="006E29F8" w:rsidRDefault="006E29F8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516" w:type="dxa"/>
          </w:tcPr>
          <w:p w:rsidR="006E29F8" w:rsidRDefault="006E29F8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Сеяли репу интересным способом.</w:t>
            </w:r>
          </w:p>
        </w:tc>
      </w:tr>
      <w:tr w:rsidR="006E29F8" w:rsidTr="00A2718E">
        <w:tc>
          <w:tcPr>
            <w:tcW w:w="405" w:type="dxa"/>
          </w:tcPr>
          <w:p w:rsidR="006E29F8" w:rsidRDefault="006E29F8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516" w:type="dxa"/>
          </w:tcPr>
          <w:p w:rsidR="006E29F8" w:rsidRDefault="006E29F8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Репа известна с давних времен.</w:t>
            </w:r>
          </w:p>
        </w:tc>
      </w:tr>
    </w:tbl>
    <w:p w:rsidR="006E29F8" w:rsidRDefault="006E29F8" w:rsidP="00A2718E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Где выращивали репу четыре тысячи лет назад? Отметь правильный ответ.</w:t>
      </w:r>
      <w:r>
        <w:rPr>
          <w:b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"/>
        <w:gridCol w:w="6591"/>
      </w:tblGrid>
      <w:tr w:rsidR="006E29F8" w:rsidTr="00A2718E">
        <w:tc>
          <w:tcPr>
            <w:tcW w:w="330" w:type="dxa"/>
          </w:tcPr>
          <w:p w:rsidR="006E29F8" w:rsidRDefault="006E29F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591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Репу выращивали в Америке, Египте, Риме.</w:t>
            </w:r>
          </w:p>
        </w:tc>
      </w:tr>
      <w:tr w:rsidR="006E29F8" w:rsidTr="00A2718E">
        <w:tc>
          <w:tcPr>
            <w:tcW w:w="330" w:type="dxa"/>
          </w:tcPr>
          <w:p w:rsidR="006E29F8" w:rsidRDefault="006E29F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591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Репу выращивали в России, Греции, Египте.</w:t>
            </w:r>
          </w:p>
        </w:tc>
      </w:tr>
      <w:tr w:rsidR="006E29F8" w:rsidTr="00A2718E">
        <w:tc>
          <w:tcPr>
            <w:tcW w:w="330" w:type="dxa"/>
          </w:tcPr>
          <w:p w:rsidR="006E29F8" w:rsidRDefault="006E29F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591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Репу выращивали в Греции, Египте, Риме.</w:t>
            </w:r>
          </w:p>
        </w:tc>
      </w:tr>
    </w:tbl>
    <w:p w:rsidR="006E29F8" w:rsidRDefault="006E29F8" w:rsidP="00A2718E">
      <w:pPr>
        <w:rPr>
          <w:i/>
          <w:sz w:val="28"/>
          <w:szCs w:val="28"/>
        </w:rPr>
      </w:pPr>
      <w:r>
        <w:rPr>
          <w:b/>
          <w:sz w:val="28"/>
          <w:szCs w:val="28"/>
        </w:rPr>
        <w:br/>
        <w:t>3. Кого ценили и почитали в древности? Выпиши это предложение из текста.</w:t>
      </w:r>
      <w:r>
        <w:rPr>
          <w:b/>
          <w:sz w:val="28"/>
          <w:szCs w:val="28"/>
        </w:rPr>
        <w:br/>
        <w:t>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 xml:space="preserve">4. Отметь, какое слово является проверочным для слова    </w:t>
      </w:r>
      <w:r>
        <w:rPr>
          <w:i/>
          <w:sz w:val="28"/>
          <w:szCs w:val="28"/>
        </w:rPr>
        <w:t>земля.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"/>
        <w:gridCol w:w="6591"/>
      </w:tblGrid>
      <w:tr w:rsidR="006E29F8" w:rsidTr="00A2718E">
        <w:tc>
          <w:tcPr>
            <w:tcW w:w="330" w:type="dxa"/>
          </w:tcPr>
          <w:p w:rsidR="006E29F8" w:rsidRDefault="006E29F8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6591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земляной</w:t>
            </w:r>
          </w:p>
        </w:tc>
      </w:tr>
      <w:tr w:rsidR="006E29F8" w:rsidTr="00A2718E">
        <w:tc>
          <w:tcPr>
            <w:tcW w:w="330" w:type="dxa"/>
          </w:tcPr>
          <w:p w:rsidR="006E29F8" w:rsidRDefault="006E29F8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6591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земли</w:t>
            </w:r>
          </w:p>
        </w:tc>
      </w:tr>
      <w:tr w:rsidR="006E29F8" w:rsidTr="00A2718E">
        <w:tc>
          <w:tcPr>
            <w:tcW w:w="330" w:type="dxa"/>
          </w:tcPr>
          <w:p w:rsidR="006E29F8" w:rsidRDefault="006E29F8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6591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земледелие</w:t>
            </w:r>
          </w:p>
        </w:tc>
      </w:tr>
    </w:tbl>
    <w:p w:rsidR="006E29F8" w:rsidRDefault="006E29F8" w:rsidP="00A2718E">
      <w:pPr>
        <w:rPr>
          <w:sz w:val="28"/>
          <w:szCs w:val="28"/>
        </w:rPr>
      </w:pPr>
      <w:r>
        <w:rPr>
          <w:sz w:val="28"/>
          <w:szCs w:val="28"/>
        </w:rPr>
        <w:br/>
        <w:t>5. Укажи, в какой строке записана группа родственных слов.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5"/>
        <w:gridCol w:w="6546"/>
      </w:tblGrid>
      <w:tr w:rsidR="006E29F8" w:rsidTr="00A2718E">
        <w:tc>
          <w:tcPr>
            <w:tcW w:w="375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546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Солнце, солить, солнечный.</w:t>
            </w:r>
          </w:p>
        </w:tc>
      </w:tr>
      <w:tr w:rsidR="006E29F8" w:rsidTr="00A2718E">
        <w:tc>
          <w:tcPr>
            <w:tcW w:w="375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546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Вода, водит, водный.</w:t>
            </w:r>
          </w:p>
        </w:tc>
      </w:tr>
      <w:tr w:rsidR="006E29F8" w:rsidTr="00A2718E">
        <w:tc>
          <w:tcPr>
            <w:tcW w:w="375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546" w:type="dxa"/>
          </w:tcPr>
          <w:p w:rsidR="006E29F8" w:rsidRDefault="006E29F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Земля, земляной, землица.</w:t>
            </w:r>
          </w:p>
        </w:tc>
      </w:tr>
    </w:tbl>
    <w:p w:rsidR="006E29F8" w:rsidRPr="0010502C" w:rsidRDefault="006E29F8">
      <w:pPr>
        <w:rPr>
          <w:sz w:val="28"/>
          <w:szCs w:val="28"/>
        </w:rPr>
      </w:pPr>
      <w:r>
        <w:rPr>
          <w:noProof/>
          <w:lang w:eastAsia="ru-RU"/>
        </w:rPr>
        <w:pict>
          <v:shape id="Надпись 7" o:spid="_x0000_s1027" type="#_x0000_t202" style="position:absolute;margin-left:391.05pt;margin-top:4.95pt;width:342.2pt;height:290.25pt;rotation:180;flip:x y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" stroked="f" strokeweight=".5pt">
            <v:textbox>
              <w:txbxContent>
                <w:p w:rsidR="006E29F8" w:rsidRDefault="006E29F8">
                  <w:r w:rsidRPr="00235D4B">
                    <w:rPr>
                      <w:b/>
                      <w:sz w:val="28"/>
                      <w:szCs w:val="28"/>
                    </w:rPr>
                    <w:t>9. Соедини стрелками по смыслу</w:t>
                  </w:r>
                  <w:r>
                    <w:t>.</w:t>
                  </w:r>
                  <w:r>
                    <w:br/>
                  </w:r>
                </w:p>
                <w:tbl>
                  <w:tblPr>
                    <w:tblW w:w="665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413"/>
                    <w:gridCol w:w="1185"/>
                    <w:gridCol w:w="4060"/>
                  </w:tblGrid>
                  <w:tr w:rsidR="006E29F8" w:rsidRPr="00E11ABC" w:rsidTr="00E11ABC">
                    <w:tc>
                      <w:tcPr>
                        <w:tcW w:w="1413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  <w:r w:rsidRPr="00E11ABC">
                          <w:rPr>
                            <w:sz w:val="28"/>
                            <w:szCs w:val="28"/>
                          </w:rPr>
                          <w:t>Репа</w:t>
                        </w:r>
                      </w:p>
                    </w:tc>
                    <w:tc>
                      <w:tcPr>
                        <w:tcW w:w="1185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60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ind w:left="12"/>
                          <w:rPr>
                            <w:sz w:val="28"/>
                            <w:szCs w:val="28"/>
                          </w:rPr>
                        </w:pPr>
                        <w:r w:rsidRPr="00E11ABC">
                          <w:rPr>
                            <w:sz w:val="28"/>
                            <w:szCs w:val="28"/>
                          </w:rPr>
                          <w:t>Каша, кефир, творог.</w:t>
                        </w:r>
                      </w:p>
                    </w:tc>
                  </w:tr>
                  <w:tr w:rsidR="006E29F8" w:rsidRPr="00E11ABC" w:rsidTr="00E11ABC">
                    <w:trPr>
                      <w:trHeight w:val="70"/>
                    </w:trPr>
                    <w:tc>
                      <w:tcPr>
                        <w:tcW w:w="1413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  <w:r w:rsidRPr="00E11ABC">
                          <w:rPr>
                            <w:sz w:val="28"/>
                            <w:szCs w:val="28"/>
                          </w:rPr>
                          <w:t>Молоко</w:t>
                        </w:r>
                      </w:p>
                    </w:tc>
                    <w:tc>
                      <w:tcPr>
                        <w:tcW w:w="1185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60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ind w:left="72"/>
                          <w:rPr>
                            <w:sz w:val="28"/>
                            <w:szCs w:val="28"/>
                          </w:rPr>
                        </w:pPr>
                        <w:r w:rsidRPr="00E11ABC">
                          <w:rPr>
                            <w:sz w:val="28"/>
                            <w:szCs w:val="28"/>
                          </w:rPr>
                          <w:t>Хлеб, макароны, печенье.</w:t>
                        </w:r>
                      </w:p>
                    </w:tc>
                  </w:tr>
                  <w:tr w:rsidR="006E29F8" w:rsidRPr="00E11ABC" w:rsidTr="00E11ABC">
                    <w:tc>
                      <w:tcPr>
                        <w:tcW w:w="1413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  <w:r w:rsidRPr="00E11ABC">
                          <w:rPr>
                            <w:sz w:val="28"/>
                            <w:szCs w:val="28"/>
                          </w:rPr>
                          <w:t>Мука</w:t>
                        </w:r>
                      </w:p>
                    </w:tc>
                    <w:tc>
                      <w:tcPr>
                        <w:tcW w:w="1185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60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ind w:left="72"/>
                          <w:rPr>
                            <w:sz w:val="28"/>
                            <w:szCs w:val="28"/>
                          </w:rPr>
                        </w:pPr>
                        <w:r w:rsidRPr="00E11ABC">
                          <w:rPr>
                            <w:sz w:val="28"/>
                            <w:szCs w:val="28"/>
                          </w:rPr>
                          <w:t>Салат, репчатый лук, морковь.</w:t>
                        </w:r>
                      </w:p>
                    </w:tc>
                  </w:tr>
                  <w:tr w:rsidR="006E29F8" w:rsidRPr="00E11ABC" w:rsidTr="00E11ABC">
                    <w:trPr>
                      <w:trHeight w:val="70"/>
                    </w:trPr>
                    <w:tc>
                      <w:tcPr>
                        <w:tcW w:w="1413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85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60" w:type="dxa"/>
                      </w:tcPr>
                      <w:p w:rsidR="006E29F8" w:rsidRPr="00E11ABC" w:rsidRDefault="006E29F8" w:rsidP="00E11ABC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E29F8" w:rsidRDefault="006E29F8">
                  <w:r>
                    <w:br/>
                  </w:r>
                  <w:r w:rsidRPr="00235D4B">
                    <w:rPr>
                      <w:b/>
                      <w:sz w:val="28"/>
                      <w:szCs w:val="28"/>
                    </w:rPr>
                    <w:t>10. Запиши слово, которое продолжит последовательность</w:t>
                  </w:r>
                  <w:r>
                    <w:t>.</w:t>
                  </w:r>
                  <w:r>
                    <w:br/>
                  </w:r>
                  <w:r w:rsidRPr="00235D4B">
                    <w:rPr>
                      <w:sz w:val="28"/>
                      <w:szCs w:val="28"/>
                    </w:rPr>
                    <w:t xml:space="preserve">Зима. Весна. Лето. </w:t>
                  </w:r>
                  <w:r>
                    <w:rPr>
                      <w:sz w:val="28"/>
                      <w:szCs w:val="28"/>
                    </w:rPr>
                    <w:t>_______________________ .</w:t>
                  </w:r>
                </w:p>
              </w:txbxContent>
            </v:textbox>
          </v:shape>
        </w:pict>
      </w:r>
      <w:r w:rsidRPr="0010502C">
        <w:rPr>
          <w:b/>
          <w:sz w:val="28"/>
          <w:szCs w:val="28"/>
        </w:rPr>
        <w:t xml:space="preserve">6. Сколько в словосочетании </w:t>
      </w:r>
      <w:r>
        <w:rPr>
          <w:b/>
          <w:sz w:val="28"/>
          <w:szCs w:val="28"/>
        </w:rPr>
        <w:t xml:space="preserve"> </w:t>
      </w:r>
      <w:r w:rsidRPr="006548E4">
        <w:rPr>
          <w:i/>
          <w:sz w:val="28"/>
          <w:szCs w:val="28"/>
        </w:rPr>
        <w:t>плоды репы</w:t>
      </w:r>
      <w:r w:rsidRPr="001050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Pr="0010502C">
        <w:rPr>
          <w:b/>
          <w:sz w:val="28"/>
          <w:szCs w:val="28"/>
        </w:rPr>
        <w:t xml:space="preserve">всего гласных </w:t>
      </w:r>
      <w:r>
        <w:rPr>
          <w:b/>
          <w:sz w:val="28"/>
          <w:szCs w:val="28"/>
        </w:rPr>
        <w:t xml:space="preserve">  </w:t>
      </w:r>
      <w:r w:rsidRPr="0010502C">
        <w:rPr>
          <w:b/>
          <w:sz w:val="28"/>
          <w:szCs w:val="28"/>
        </w:rPr>
        <w:t>и согласных звуков. Запиши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0"/>
        <w:gridCol w:w="3461"/>
      </w:tblGrid>
      <w:tr w:rsidR="006E29F8" w:rsidRPr="00E11ABC" w:rsidTr="00E11ABC">
        <w:tc>
          <w:tcPr>
            <w:tcW w:w="3460" w:type="dxa"/>
            <w:shd w:val="clear" w:color="auto" w:fill="5B9BD5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61" w:type="dxa"/>
            <w:shd w:val="clear" w:color="auto" w:fill="5B9BD5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11ABC">
              <w:rPr>
                <w:b/>
                <w:sz w:val="28"/>
                <w:szCs w:val="28"/>
              </w:rPr>
              <w:t>Количество звуков</w:t>
            </w:r>
          </w:p>
        </w:tc>
      </w:tr>
      <w:tr w:rsidR="006E29F8" w:rsidRPr="00E11ABC" w:rsidTr="00E11ABC">
        <w:tc>
          <w:tcPr>
            <w:tcW w:w="3460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  <w:r w:rsidRPr="00E11ABC">
              <w:rPr>
                <w:sz w:val="28"/>
                <w:szCs w:val="28"/>
              </w:rPr>
              <w:t>Гласные</w:t>
            </w:r>
          </w:p>
        </w:tc>
        <w:tc>
          <w:tcPr>
            <w:tcW w:w="3461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E29F8" w:rsidRPr="00E11ABC" w:rsidTr="00E11ABC">
        <w:tc>
          <w:tcPr>
            <w:tcW w:w="3460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  <w:r w:rsidRPr="00E11ABC">
              <w:rPr>
                <w:sz w:val="28"/>
                <w:szCs w:val="28"/>
              </w:rPr>
              <w:t>Согласные</w:t>
            </w:r>
          </w:p>
        </w:tc>
        <w:tc>
          <w:tcPr>
            <w:tcW w:w="3461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E29F8" w:rsidRPr="0010502C" w:rsidRDefault="006E29F8">
      <w:pPr>
        <w:rPr>
          <w:b/>
          <w:sz w:val="28"/>
          <w:szCs w:val="28"/>
        </w:rPr>
      </w:pPr>
      <w:r>
        <w:rPr>
          <w:noProof/>
          <w:lang w:eastAsia="ru-RU"/>
        </w:rPr>
        <w:pict>
          <v:rect id="Прямоугольник 2" o:spid="_x0000_s1028" style="position:absolute;margin-left:268.05pt;margin-top:43.6pt;width:1in;height:1in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" fillcolor="#5b9bd5" strokecolor="#1f4d78" strokeweight="1pt"/>
        </w:pict>
      </w:r>
      <w:r w:rsidRPr="0010502C">
        <w:rPr>
          <w:sz w:val="28"/>
          <w:szCs w:val="28"/>
        </w:rPr>
        <w:br/>
      </w:r>
      <w:r w:rsidRPr="0010502C">
        <w:rPr>
          <w:b/>
          <w:sz w:val="28"/>
          <w:szCs w:val="28"/>
        </w:rPr>
        <w:t>7.Выбери и отметь верное утверждение.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"/>
        <w:gridCol w:w="4612"/>
      </w:tblGrid>
      <w:tr w:rsidR="006E29F8" w:rsidRPr="00E11ABC" w:rsidTr="00E11ABC">
        <w:tc>
          <w:tcPr>
            <w:tcW w:w="345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612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  <w:r w:rsidRPr="00E11ABC">
              <w:rPr>
                <w:sz w:val="28"/>
                <w:szCs w:val="28"/>
              </w:rPr>
              <w:t>Это четырехугольник.</w:t>
            </w:r>
          </w:p>
        </w:tc>
      </w:tr>
      <w:tr w:rsidR="006E29F8" w:rsidRPr="00E11ABC" w:rsidTr="00E11ABC">
        <w:tc>
          <w:tcPr>
            <w:tcW w:w="345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612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  <w:r w:rsidRPr="00E11ABC">
              <w:rPr>
                <w:sz w:val="28"/>
                <w:szCs w:val="28"/>
              </w:rPr>
              <w:t>Это не прямоугольник.</w:t>
            </w:r>
          </w:p>
        </w:tc>
      </w:tr>
      <w:tr w:rsidR="006E29F8" w:rsidRPr="00E11ABC" w:rsidTr="00E11ABC">
        <w:tc>
          <w:tcPr>
            <w:tcW w:w="345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612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  <w:r w:rsidRPr="00E11ABC">
              <w:rPr>
                <w:sz w:val="28"/>
                <w:szCs w:val="28"/>
              </w:rPr>
              <w:t>Это прямоугольник.</w:t>
            </w:r>
          </w:p>
        </w:tc>
      </w:tr>
      <w:tr w:rsidR="006E29F8" w:rsidRPr="00E11ABC" w:rsidTr="00E11ABC">
        <w:tc>
          <w:tcPr>
            <w:tcW w:w="345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612" w:type="dxa"/>
          </w:tcPr>
          <w:p w:rsidR="006E29F8" w:rsidRPr="00E11ABC" w:rsidRDefault="006E29F8" w:rsidP="00E11ABC">
            <w:pPr>
              <w:spacing w:after="0" w:line="240" w:lineRule="auto"/>
              <w:rPr>
                <w:sz w:val="28"/>
                <w:szCs w:val="28"/>
              </w:rPr>
            </w:pPr>
            <w:r w:rsidRPr="00E11ABC">
              <w:rPr>
                <w:sz w:val="28"/>
                <w:szCs w:val="28"/>
              </w:rPr>
              <w:t>Это пятиугольник.</w:t>
            </w:r>
          </w:p>
        </w:tc>
      </w:tr>
    </w:tbl>
    <w:p w:rsidR="006E29F8" w:rsidRPr="0010502C" w:rsidRDefault="006E29F8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  <w:t>8. В школьном саду ребята высадили 17 деревьев: березы, ели и клены. Берез высадили 9, елей – 4. Сколько высадили кленов? Запиши решение и ответ.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6E29F8" w:rsidRPr="00E11ABC" w:rsidTr="00E11ABC"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E29F8" w:rsidRPr="00E11ABC" w:rsidTr="00E11ABC"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E29F8" w:rsidRPr="00E11ABC" w:rsidTr="00E11ABC"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E29F8" w:rsidRPr="00E11ABC" w:rsidTr="00E11ABC"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E29F8" w:rsidRPr="00E11ABC" w:rsidTr="00E11ABC"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6E29F8" w:rsidRPr="00E11ABC" w:rsidTr="00E11ABC"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6E29F8" w:rsidRPr="00E11ABC" w:rsidRDefault="006E29F8" w:rsidP="00E11A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6E29F8" w:rsidRPr="0010502C" w:rsidRDefault="006E29F8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6" o:spid="_x0000_s1029" type="#_x0000_t202" style="position:absolute;margin-left:222.3pt;margin-top:31.5pt;width:95.25pt;height: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" stroked="f" strokeweight=".5pt">
            <v:textbox>
              <w:txbxContent>
                <w:p w:rsidR="006E29F8" w:rsidRDefault="006E29F8">
                  <w:pPr>
                    <w:rPr>
                      <w:sz w:val="28"/>
                      <w:szCs w:val="28"/>
                    </w:rPr>
                  </w:pPr>
                  <w:r w:rsidRPr="00235D4B">
                    <w:rPr>
                      <w:sz w:val="28"/>
                      <w:szCs w:val="28"/>
                    </w:rPr>
                    <w:t>Неверно</w:t>
                  </w:r>
                </w:p>
                <w:p w:rsidR="006E29F8" w:rsidRDefault="006E29F8">
                  <w:pPr>
                    <w:rPr>
                      <w:sz w:val="28"/>
                      <w:szCs w:val="28"/>
                    </w:rPr>
                  </w:pPr>
                </w:p>
                <w:p w:rsidR="006E29F8" w:rsidRDefault="006E29F8">
                  <w:pPr>
                    <w:rPr>
                      <w:sz w:val="28"/>
                      <w:szCs w:val="28"/>
                    </w:rPr>
                  </w:pPr>
                </w:p>
                <w:p w:rsidR="006E29F8" w:rsidRDefault="006E29F8">
                  <w:pPr>
                    <w:rPr>
                      <w:sz w:val="28"/>
                      <w:szCs w:val="28"/>
                    </w:rPr>
                  </w:pPr>
                </w:p>
                <w:p w:rsidR="006E29F8" w:rsidRPr="00235D4B" w:rsidRDefault="006E29F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4" o:spid="_x0000_s1030" type="#_x0000_t202" style="position:absolute;margin-left:198.3pt;margin-top:31.5pt;width:1in;height:23.25pt;z-index:2516567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" strokeweight=".5pt">
            <v:textbox>
              <w:txbxContent>
                <w:p w:rsidR="006E29F8" w:rsidRDefault="006E29F8"/>
              </w:txbxContent>
            </v:textbox>
          </v:shape>
        </w:pict>
      </w:r>
      <w:r>
        <w:rPr>
          <w:noProof/>
          <w:lang w:eastAsia="ru-RU"/>
        </w:rPr>
        <w:pict>
          <v:shape id="Надпись 5" o:spid="_x0000_s1031" type="#_x0000_t202" style="position:absolute;margin-left:86.55pt;margin-top:31.5pt;width:69.75pt;height:2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" stroked="f" strokeweight=".5pt">
            <v:textbox>
              <w:txbxContent>
                <w:p w:rsidR="006E29F8" w:rsidRPr="00235D4B" w:rsidRDefault="006E29F8">
                  <w:pPr>
                    <w:rPr>
                      <w:sz w:val="28"/>
                      <w:szCs w:val="28"/>
                    </w:rPr>
                  </w:pPr>
                  <w:r w:rsidRPr="00235D4B">
                    <w:rPr>
                      <w:sz w:val="28"/>
                      <w:szCs w:val="28"/>
                    </w:rPr>
                    <w:t>верно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3" o:spid="_x0000_s1032" type="#_x0000_t202" style="position:absolute;margin-left:62.55pt;margin-top:30.75pt;width:1in;height:20.25pt;z-index:2516556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" strokeweight=".5pt">
            <v:textbox>
              <w:txbxContent>
                <w:p w:rsidR="006E29F8" w:rsidRDefault="006E29F8"/>
              </w:txbxContent>
            </v:textbox>
          </v:shape>
        </w:pict>
      </w:r>
      <w:r>
        <w:rPr>
          <w:b/>
          <w:sz w:val="28"/>
          <w:szCs w:val="28"/>
        </w:rPr>
        <w:t>Верно ли, что елей и кленов высадили поровну?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>Ответ:</w:t>
      </w:r>
    </w:p>
    <w:sectPr w:rsidR="006E29F8" w:rsidRPr="0010502C" w:rsidSect="0010502C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02C"/>
    <w:rsid w:val="0010502C"/>
    <w:rsid w:val="001754BE"/>
    <w:rsid w:val="00235D4B"/>
    <w:rsid w:val="00245135"/>
    <w:rsid w:val="006548E4"/>
    <w:rsid w:val="006D7437"/>
    <w:rsid w:val="006E29F8"/>
    <w:rsid w:val="007E5397"/>
    <w:rsid w:val="008D1D13"/>
    <w:rsid w:val="00A2718E"/>
    <w:rsid w:val="00E11ABC"/>
    <w:rsid w:val="00EC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39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50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52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320</Words>
  <Characters>1825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Школа</cp:lastModifiedBy>
  <cp:revision>4</cp:revision>
  <dcterms:created xsi:type="dcterms:W3CDTF">2015-02-17T19:39:00Z</dcterms:created>
  <dcterms:modified xsi:type="dcterms:W3CDTF">2015-02-18T02:05:00Z</dcterms:modified>
</cp:coreProperties>
</file>